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5707" w:rsidTr="00B35707" w14:paraId="774F0975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707" w:rsidRDefault="00B35707" w14:paraId="4C0A1661" w14:textId="7DCC25A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5707" w:rsidRDefault="00B35707" w14:paraId="3A095BA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5707" w:rsidRDefault="00B35707" w14:paraId="140F174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5707" w:rsidRDefault="00B35707" w14:paraId="21FBC17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5707" w:rsidRDefault="00B35707" w14:paraId="5239326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35707" w:rsidP="00B35707" w:rsidRDefault="00B35707" w14:paraId="2E2AB34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5707" w:rsidP="00B35707" w:rsidRDefault="00B35707" w14:paraId="372BB81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35707" w:rsidP="00B35707" w:rsidRDefault="00B35707" w14:paraId="2341AD9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St-2411/2019</w:t>
      </w:r>
    </w:p>
    <w:p w:rsidR="00B35707" w:rsidP="00B35707" w:rsidRDefault="00B35707" w14:paraId="29AD108F" w14:textId="77777777">
      <w:pPr>
        <w:tabs>
          <w:tab w:val="left" w:pos="709"/>
        </w:tabs>
      </w:pPr>
      <w:r>
        <w:t xml:space="preserve"> </w:t>
      </w:r>
    </w:p>
    <w:p w:rsidR="00B35707" w:rsidP="00B35707" w:rsidRDefault="00B35707" w14:paraId="6F6119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5707" w:rsidP="00B35707" w:rsidRDefault="00B35707" w14:paraId="7B110F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5707" w:rsidP="00B35707" w:rsidRDefault="00B35707" w14:paraId="58903879" w14:textId="77777777">
      <w:pPr>
        <w:tabs>
          <w:tab w:val="left" w:pos="709"/>
        </w:tabs>
      </w:pPr>
    </w:p>
    <w:p w:rsidR="00B35707" w:rsidP="00B35707" w:rsidRDefault="00B35707" w14:paraId="2FD3565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35707" w:rsidP="00B35707" w:rsidRDefault="00B35707" w14:paraId="59A4466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5707" w:rsidP="00B35707" w:rsidRDefault="00B35707" w14:paraId="0E2D0455" w14:textId="77777777">
      <w:pPr>
        <w:tabs>
          <w:tab w:val="left" w:pos="709"/>
        </w:tabs>
      </w:pPr>
    </w:p>
    <w:p w:rsidR="00B35707" w:rsidP="00B35707" w:rsidRDefault="00B35707" w14:paraId="700BE57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35707" w:rsidP="00B35707" w:rsidRDefault="00B35707" w14:paraId="136F66C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5707" w:rsidP="00B35707" w:rsidRDefault="00B35707" w14:paraId="33C73BC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5707" w:rsidP="00B35707" w:rsidRDefault="00B35707" w14:paraId="7D4C5C4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5707" w:rsidP="00B35707" w:rsidRDefault="00B35707" w14:paraId="757D626A" w14:textId="77777777">
      <w:pPr>
        <w:tabs>
          <w:tab w:val="left" w:pos="709"/>
        </w:tabs>
      </w:pPr>
    </w:p>
    <w:p w:rsidR="00B35707" w:rsidP="00B35707" w:rsidRDefault="00B35707" w14:paraId="66356D1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B35707" w:rsidP="00B35707" w:rsidRDefault="00B35707" w14:paraId="2AA83EC4" w14:textId="77777777">
      <w:pPr>
        <w:tabs>
          <w:tab w:val="left" w:pos="709"/>
        </w:tabs>
        <w:jc w:val="both"/>
      </w:pPr>
    </w:p>
    <w:p w:rsidR="00B35707" w:rsidP="00B35707" w:rsidRDefault="00B35707" w14:paraId="137CAC63" w14:textId="77777777">
      <w:pPr>
        <w:tabs>
          <w:tab w:val="left" w:pos="709"/>
        </w:tabs>
      </w:pPr>
      <w:r>
        <w:t xml:space="preserve"> </w:t>
      </w:r>
      <w:r>
        <w:tab/>
        <w:t>17. St-2411/2019</w:t>
      </w:r>
    </w:p>
    <w:p w:rsidR="00B35707" w:rsidP="00B35707" w:rsidRDefault="00B35707" w14:paraId="30EE1ADF" w14:textId="77777777">
      <w:pPr>
        <w:tabs>
          <w:tab w:val="left" w:pos="709"/>
        </w:tabs>
      </w:pPr>
    </w:p>
    <w:p w:rsidR="00B35707" w:rsidP="00B35707" w:rsidRDefault="00B35707" w14:paraId="3989ACB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35707" w:rsidP="00B35707" w:rsidRDefault="00B35707" w14:paraId="71B48C53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B35707" w:rsidP="00B35707" w:rsidRDefault="00B35707" w14:paraId="367838C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35707" w:rsidP="00B35707" w:rsidRDefault="00B35707" w14:paraId="3D27D27C" w14:textId="77777777">
      <w:pPr>
        <w:tabs>
          <w:tab w:val="left" w:pos="709"/>
        </w:tabs>
        <w:jc w:val="both"/>
      </w:pPr>
    </w:p>
    <w:p w:rsidR="00B35707" w:rsidP="00B35707" w:rsidRDefault="00B35707" w14:paraId="3BC2B9DC" w14:textId="77777777">
      <w:pPr>
        <w:tabs>
          <w:tab w:val="left" w:pos="709"/>
        </w:tabs>
        <w:jc w:val="both"/>
      </w:pPr>
      <w:r>
        <w:t xml:space="preserve">protiv </w:t>
      </w:r>
    </w:p>
    <w:p w:rsidR="00B35707" w:rsidP="00B35707" w:rsidRDefault="00B35707" w14:paraId="38610C7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35707" w:rsidP="00B35707" w:rsidRDefault="00B35707" w14:paraId="7E27AEAE" w14:textId="77777777">
      <w:pPr>
        <w:tabs>
          <w:tab w:val="left" w:pos="709"/>
        </w:tabs>
        <w:jc w:val="both"/>
      </w:pPr>
      <w:r>
        <w:tab/>
        <w:t xml:space="preserve">CLEANING SERVICE d.o.o., Zagreb, Ulica grada Vukovara 269 A, </w:t>
      </w:r>
    </w:p>
    <w:p w:rsidR="00B35707" w:rsidP="00B35707" w:rsidRDefault="00B35707" w14:paraId="536542AB" w14:textId="77777777">
      <w:pPr>
        <w:tabs>
          <w:tab w:val="left" w:pos="709"/>
        </w:tabs>
        <w:jc w:val="both"/>
      </w:pPr>
      <w:r>
        <w:tab/>
        <w:t>OIB: 84502954068</w:t>
      </w:r>
    </w:p>
    <w:p w:rsidR="00B35707" w:rsidP="00B35707" w:rsidRDefault="00B35707" w14:paraId="6EBB84E4" w14:textId="77777777">
      <w:pPr>
        <w:tabs>
          <w:tab w:val="left" w:pos="709"/>
        </w:tabs>
        <w:jc w:val="both"/>
      </w:pPr>
    </w:p>
    <w:p w:rsidR="00B35707" w:rsidP="00B35707" w:rsidRDefault="00B35707" w14:paraId="2AE618D0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B35707" w:rsidP="00B35707" w:rsidRDefault="00B35707" w14:paraId="5852B250" w14:textId="77777777">
      <w:pPr>
        <w:tabs>
          <w:tab w:val="left" w:pos="709"/>
        </w:tabs>
        <w:jc w:val="both"/>
      </w:pPr>
    </w:p>
    <w:p w:rsidR="00B35707" w:rsidP="00B35707" w:rsidRDefault="00B35707" w14:paraId="778F7D3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35707" w:rsidP="00B35707" w:rsidRDefault="00B35707" w14:paraId="56C415ED" w14:textId="77777777">
      <w:pPr>
        <w:tabs>
          <w:tab w:val="left" w:pos="709"/>
        </w:tabs>
      </w:pPr>
    </w:p>
    <w:p w:rsidR="00B35707" w:rsidP="00B35707" w:rsidRDefault="00B35707" w14:paraId="3B8A08A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35707" w:rsidP="00B35707" w:rsidRDefault="00B35707" w14:paraId="397BBE0C" w14:textId="77777777">
      <w:pPr>
        <w:tabs>
          <w:tab w:val="left" w:pos="709"/>
        </w:tabs>
      </w:pPr>
    </w:p>
    <w:p w:rsidR="00B35707" w:rsidP="00B35707" w:rsidRDefault="00B35707" w14:paraId="5B36AD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35707" w:rsidP="00B35707" w:rsidRDefault="00B35707" w14:paraId="5B9B70A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5707" w:rsidP="00B35707" w:rsidRDefault="00B35707" w14:paraId="753D5E9A" w14:textId="77777777">
      <w:pPr>
        <w:tabs>
          <w:tab w:val="left" w:pos="709"/>
        </w:tabs>
      </w:pPr>
    </w:p>
    <w:p w:rsidR="00942A2A" w:rsidP="003D06B2" w:rsidRDefault="00942A2A" w14:paraId="0456FF12" w14:textId="0456FF1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570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357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570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570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570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570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3570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570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5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70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70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70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70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3570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70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4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St-2411/2019</izvorni_sadrzaj>
    <derivirana_varijabla naziv="DomainObject.Predmet.OznakaBroj_1">St-2411/2019</derivirana_varijabla>
  </DomainObject.Predmet.OznakaBroj>
  <DomainObject.Predmet.OznakaBrojOptuznogAkta>
    <izvorni_sadrzaj>04-06-19-4094</izvorni_sadrzaj>
    <derivirana_varijabla naziv="DomainObject.Predmet.OznakaBrojOptuznogAkta_1">04-06-19-4094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CLEANING SERVICE d.o.o.</izvorni_sadrzaj>
    <derivirana_varijabla naziv="DomainObject.Predmet.ProtustrankaFormated_1">  CLEANING SERVICE d.o.o.</derivirana_varijabla>
  </DomainObject.Predmet.ProtustrankaFormated>
  <DomainObject.Predmet.ProtustrankaFormatedOIB>
    <izvorni_sadrzaj>  CLEANING SERVICE d.o.o., OIB 84502954068</izvorni_sadrzaj>
    <derivirana_varijabla naziv="DomainObject.Predmet.ProtustrankaFormatedOIB_1">  CLEANING SERVICE d.o.o., OIB 84502954068</derivirana_varijabla>
  </DomainObject.Predmet.ProtustrankaFormatedOIB>
  <DomainObject.Predmet.ProtustrankaFormatedWithAdress>
    <izvorni_sadrzaj> CLEANING SERVICE d.o.o., Ulica grada Vukovara 269 A, 10000 Zagreb</izvorni_sadrzaj>
    <derivirana_varijabla naziv="DomainObject.Predmet.ProtustrankaFormatedWithAdress_1"> CLEANING SERVICE d.o.o., Ulica grada Vukovara 269 A, 10000 Zagreb</derivirana_varijabla>
  </DomainObject.Predmet.ProtustrankaFormatedWithAdress>
  <DomainObject.Predmet.ProtustrankaFormatedWithAdressOIB>
    <izvorni_sadrzaj> CLEANING SERVICE d.o.o., OIB 84502954068, Ulica grada Vukovara 269 A, 10000 Zagreb</izvorni_sadrzaj>
    <derivirana_varijabla naziv="DomainObject.Predmet.ProtustrankaFormatedWithAdressOIB_1"> CLEANING SERVICE d.o.o., OIB 84502954068, Ulica grada Vukovara 269 A, 10000 Zagreb</derivirana_varijabla>
  </DomainObject.Predmet.ProtustrankaFormatedWithAdressOIB>
  <DomainObject.Predmet.ProtustrankaWithAdress>
    <izvorni_sadrzaj>CLEANING SERVICE d.o.o. Ulica grada Vukovara 269 A, 10000 Zagreb</izvorni_sadrzaj>
    <derivirana_varijabla naziv="DomainObject.Predmet.ProtustrankaWithAdress_1">CLEANING SERVICE d.o.o. Ulica grada Vukovara 269 A, 10000 Zagreb</derivirana_varijabla>
  </DomainObject.Predmet.ProtustrankaWithAdress>
  <DomainObject.Predmet.ProtustrankaWithAdressOIB>
    <izvorni_sadrzaj>CLEANING SERVICE d.o.o., OIB 84502954068, Ulica grada Vukovara 269 A, 10000 Zagreb</izvorni_sadrzaj>
    <derivirana_varijabla naziv="DomainObject.Predmet.ProtustrankaWithAdressOIB_1">CLEANING SERVICE d.o.o., OIB 84502954068, Ulica grada Vukovara 269 A, 10000 Zagreb</derivirana_varijabla>
  </DomainObject.Predmet.ProtustrankaWithAdressOIB>
  <DomainObject.Predmet.ProtustrankaNazivFormated>
    <izvorni_sadrzaj>CLEANING SERVICE d.o.o.</izvorni_sadrzaj>
    <derivirana_varijabla naziv="DomainObject.Predmet.ProtustrankaNazivFormated_1">CLEANING SERVICE d.o.o.</derivirana_varijabla>
  </DomainObject.Predmet.ProtustrankaNazivFormated>
  <DomainObject.Predmet.ProtustrankaNazivFormatedOIB>
    <izvorni_sadrzaj>CLEANING SERVICE d.o.o., OIB 84502954068</izvorni_sadrzaj>
    <derivirana_varijabla naziv="DomainObject.Predmet.ProtustrankaNazivFormatedOIB_1">CLEANING SERVICE d.o.o., OIB 84502954068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CLEANING SERVICE d.o.o.</item>
    </izvorni_sadrzaj>
    <derivirana_varijabla naziv="DomainObject.Predmet.ProtuStrankaListFormated_1">
      <item>CLEANING SERVICE d.o.o.</item>
    </derivirana_varijabla>
  </DomainObject.Predmet.ProtuStrankaListFormated>
  <DomainObject.Predmet.ProtuStrankaListFormatedOIB>
    <izvorni_sadrzaj>
      <item>CLEANING SERVICE d.o.o., OIB 84502954068</item>
    </izvorni_sadrzaj>
    <derivirana_varijabla naziv="DomainObject.Predmet.ProtuStrankaListFormatedOIB_1">
      <item>CLEANING SERVICE d.o.o., OIB 84502954068</item>
    </derivirana_varijabla>
  </DomainObject.Predmet.ProtuStrankaListFormatedOIB>
  <DomainObject.Predmet.ProtuStrankaListFormatedWithAdress>
    <izvorni_sadrzaj>
      <item>CLEANING SERVICE d.o.o., Ulica grada Vukovara 269 A, 10000 Zagreb</item>
    </izvorni_sadrzaj>
    <derivirana_varijabla naziv="DomainObject.Predmet.ProtuStrankaListFormatedWithAdress_1">
      <item>CLEANING SERVICE d.o.o., Ulica grada Vukovara 269 A, 10000 Zagreb</item>
    </derivirana_varijabla>
  </DomainObject.Predmet.ProtuStrankaListFormatedWithAdress>
  <DomainObject.Predmet.ProtuStrankaListFormatedWithAdressOIB>
    <izvorni_sadrzaj>
      <item>CLEANING SERVICE d.o.o., OIB 84502954068, Ulica grada Vukovara 269 A, 10000 Zagreb</item>
    </izvorni_sadrzaj>
    <derivirana_varijabla naziv="DomainObject.Predmet.ProtuStrankaListFormatedWithAdressOIB_1">
      <item>CLEANING SERVICE d.o.o., OIB 84502954068, Ulica grada Vukovara 269 A, 10000 Zagreb</item>
    </derivirana_varijabla>
  </DomainObject.Predmet.ProtuStrankaListFormatedWithAdressOIB>
  <DomainObject.Predmet.ProtuStrankaListNazivFormated>
    <izvorni_sadrzaj>
      <item>CLEANING SERVICE d.o.o.</item>
    </izvorni_sadrzaj>
    <derivirana_varijabla naziv="DomainObject.Predmet.ProtuStrankaListNazivFormated_1">
      <item>CLEANING SERVICE d.o.o.</item>
    </derivirana_varijabla>
  </DomainObject.Predmet.ProtuStrankaListNazivFormated>
  <DomainObject.Predmet.ProtuStrankaListNazivFormatedOIB>
    <izvorni_sadrzaj>
      <item>CLEANING SERVICE d.o.o., OIB 84502954068</item>
    </izvorni_sadrzaj>
    <derivirana_varijabla naziv="DomainObject.Predmet.ProtuStrankaListNazivFormatedOIB_1">
      <item>CLEANING SERVICE d.o.o., OIB 84502954068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CLEANING SERVICE d.o.o.</izvorni_sadrzaj>
    <derivirana_varijabla naziv="DomainObject.Predmet.ProtustrankaIDrugi_1">CLEANING SERVICE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CLEANING SERVICE d.o.o., OIB 84502954068, Ulica grada Vukovara 269 A, 10000 Zagreb</izvorni_sadrzaj>
    <derivirana_varijabla naziv="DomainObject.Predmet.ProtustrankaIDrugiAdressOIB_1">CLEANING SERVICE d.o.o., OIB 84502954068, Ulica grada Vukovara 269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CLEANING SERVICE d.o.o.</item>
      <item>Financijska agencija</item>
    </izvorni_sadrzaj>
    <derivirana_varijabla naziv="DomainObject.Predmet.SudioniciListNaziv_1">
      <item>CLEANING SERVICE d.o.o.</item>
      <item>Financijska agencija</item>
    </derivirana_varijabla>
  </DomainObject.Predmet.SudioniciListNaziv>
  <DomainObject.Predmet.SudioniciListAdressOIB>
    <izvorni_sadrzaj>
      <item>CLEANING SERVICE d.o.o., OIB 84502954068, Ulica grada Vukovara 269 A,10000 Zagreb</item>
      <item>Financijska agencija, OIB 85821130368, TRG SVIBANJSKIH ŽRTAVA 1995. 1,10000 Zagreb</item>
    </izvorni_sadrzaj>
    <derivirana_varijabla naziv="DomainObject.Predmet.SudioniciListAdressOIB_1">
      <item>CLEANING SERVICE d.o.o., OIB 84502954068, Ulica grada Vukovara 269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84502954068</item>
      <item>, OIB 85821130368</item>
    </izvorni_sadrzaj>
    <derivirana_varijabla naziv="DomainObject.Predmet.SudioniciListNazivOIB_1">
      <item>, OIB 84502954068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834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